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B0C" w:rsidRDefault="00923B0C" w:rsidP="00923B0C">
      <w:pPr>
        <w:pStyle w:val="Titre1"/>
        <w:numPr>
          <w:ilvl w:val="0"/>
          <w:numId w:val="0"/>
        </w:numPr>
      </w:pPr>
      <w:bookmarkStart w:id="0" w:name="_Toc37773757"/>
      <w:r>
        <w:t>Annexe 1 – Formulaire de demande d'admission au stage</w:t>
      </w:r>
    </w:p>
    <w:bookmarkEnd w:id="0"/>
    <w:p w:rsidR="00757D2F" w:rsidRPr="00757D2F" w:rsidRDefault="00757D2F" w:rsidP="00757D2F">
      <w:pPr>
        <w:spacing w:before="0"/>
      </w:pPr>
    </w:p>
    <w:tbl>
      <w:tblPr>
        <w:tblStyle w:val="Grilledutableau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47"/>
      </w:tblGrid>
      <w:tr w:rsidR="00757D2F" w:rsidTr="00757D2F">
        <w:tc>
          <w:tcPr>
            <w:tcW w:w="4394" w:type="dxa"/>
          </w:tcPr>
          <w:p w:rsidR="00757D2F" w:rsidRPr="005B6B5C" w:rsidRDefault="00757D2F" w:rsidP="00232A39">
            <w:r w:rsidRPr="005B6B5C">
              <w:t>NOM: _______________________________</w:t>
            </w:r>
          </w:p>
        </w:tc>
        <w:tc>
          <w:tcPr>
            <w:tcW w:w="4247" w:type="dxa"/>
          </w:tcPr>
          <w:p w:rsidR="00757D2F" w:rsidRDefault="00757D2F" w:rsidP="00232A39">
            <w:r>
              <w:t>Prénom: _____________________________</w:t>
            </w:r>
          </w:p>
        </w:tc>
      </w:tr>
      <w:tr w:rsidR="00757D2F" w:rsidTr="00757D2F">
        <w:tc>
          <w:tcPr>
            <w:tcW w:w="4394" w:type="dxa"/>
          </w:tcPr>
          <w:p w:rsidR="00757D2F" w:rsidRDefault="00757D2F" w:rsidP="00757D2F">
            <w:r>
              <w:t>Matricule: _ _ _ _ _ _ _ _ _ _ _</w:t>
            </w:r>
          </w:p>
        </w:tc>
        <w:tc>
          <w:tcPr>
            <w:tcW w:w="4247" w:type="dxa"/>
          </w:tcPr>
          <w:p w:rsidR="00757D2F" w:rsidRDefault="00757D2F" w:rsidP="00232A39"/>
        </w:tc>
      </w:tr>
      <w:tr w:rsidR="00757D2F" w:rsidTr="00757D2F">
        <w:tc>
          <w:tcPr>
            <w:tcW w:w="8641" w:type="dxa"/>
            <w:gridSpan w:val="2"/>
          </w:tcPr>
          <w:p w:rsidR="00757D2F" w:rsidRDefault="00757D2F" w:rsidP="00232A39">
            <w:r>
              <w:t>Adresse: _______________________________________________________ N°: _________</w:t>
            </w:r>
          </w:p>
        </w:tc>
      </w:tr>
      <w:tr w:rsidR="00757D2F" w:rsidTr="00757D2F">
        <w:tc>
          <w:tcPr>
            <w:tcW w:w="4394" w:type="dxa"/>
          </w:tcPr>
          <w:p w:rsidR="00757D2F" w:rsidRDefault="00757D2F" w:rsidP="00232A39">
            <w:r>
              <w:t>Localité: _____________________________</w:t>
            </w:r>
          </w:p>
        </w:tc>
        <w:tc>
          <w:tcPr>
            <w:tcW w:w="4247" w:type="dxa"/>
          </w:tcPr>
          <w:p w:rsidR="00757D2F" w:rsidRDefault="00757D2F" w:rsidP="00232A39">
            <w:r>
              <w:t>Code postal: __________________________</w:t>
            </w:r>
          </w:p>
        </w:tc>
      </w:tr>
      <w:tr w:rsidR="00757D2F" w:rsidTr="00757D2F">
        <w:tc>
          <w:tcPr>
            <w:tcW w:w="4394" w:type="dxa"/>
          </w:tcPr>
          <w:p w:rsidR="00757D2F" w:rsidRDefault="00757D2F" w:rsidP="00232A39">
            <w:r>
              <w:t>Téléphone: ___________________________</w:t>
            </w:r>
          </w:p>
        </w:tc>
        <w:tc>
          <w:tcPr>
            <w:tcW w:w="4247" w:type="dxa"/>
          </w:tcPr>
          <w:p w:rsidR="00757D2F" w:rsidRDefault="00757D2F" w:rsidP="00232A39">
            <w:r>
              <w:t xml:space="preserve">Email: </w:t>
            </w:r>
            <w:r w:rsidRPr="005B6B5C">
              <w:t>_______________________________</w:t>
            </w:r>
          </w:p>
        </w:tc>
      </w:tr>
    </w:tbl>
    <w:p w:rsidR="006F20FE" w:rsidRDefault="006F20FE" w:rsidP="006F20FE">
      <w:pPr>
        <w:spacing w:before="0" w:line="360" w:lineRule="auto"/>
      </w:pPr>
    </w:p>
    <w:p w:rsidR="00757D2F" w:rsidRPr="005B6B5C" w:rsidRDefault="00757D2F" w:rsidP="006F20FE">
      <w:pPr>
        <w:spacing w:before="0" w:line="360" w:lineRule="auto"/>
      </w:pPr>
      <w:r>
        <w:t>Exerçant la fonction de</w:t>
      </w:r>
      <w:r w:rsidRPr="005B6B5C">
        <w:t>: ____</w:t>
      </w:r>
      <w:r>
        <w:t>_________________________</w:t>
      </w:r>
      <w:r w:rsidRPr="005B6B5C">
        <w:t>___________________________</w:t>
      </w:r>
    </w:p>
    <w:p w:rsidR="00757D2F" w:rsidRDefault="00757D2F" w:rsidP="00757D2F">
      <w:pPr>
        <w:spacing w:line="360" w:lineRule="auto"/>
      </w:pPr>
      <w:r>
        <w:t>Au sein de l'Etablissement: _____________________________________________________</w:t>
      </w:r>
    </w:p>
    <w:p w:rsidR="00757D2F" w:rsidRDefault="00757D2F" w:rsidP="00757D2F">
      <w:pPr>
        <w:spacing w:before="0" w:line="240" w:lineRule="auto"/>
      </w:pPr>
      <w:r>
        <w:t>Je sollicite mon admission aux emplois définitivement vacants suivants:</w:t>
      </w:r>
    </w:p>
    <w:p w:rsidR="00757D2F" w:rsidRDefault="00757D2F" w:rsidP="00757D2F">
      <w:pPr>
        <w:spacing w:before="0" w:line="240" w:lineRule="auto"/>
        <w:rPr>
          <w:i/>
        </w:rPr>
      </w:pPr>
      <w:r w:rsidRPr="00757D2F">
        <w:rPr>
          <w:i/>
        </w:rPr>
        <w:t>Veuillez indiquer les établissements dans l'ordre de vos préférences.</w:t>
      </w:r>
    </w:p>
    <w:p w:rsidR="00757D2F" w:rsidRDefault="00757D2F" w:rsidP="00757D2F">
      <w:pPr>
        <w:spacing w:before="0" w:line="240" w:lineRule="auto"/>
        <w:rPr>
          <w:i/>
        </w:rPr>
      </w:pPr>
    </w:p>
    <w:p w:rsidR="00757D2F" w:rsidRDefault="00757D2F" w:rsidP="00757D2F">
      <w:pPr>
        <w:spacing w:before="0" w:line="480" w:lineRule="auto"/>
      </w:pPr>
      <w:r>
        <w:t>1.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2.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3.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4.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5.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6.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7.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8.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9. ___________________________________________________________________________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10. 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11.</w:t>
      </w:r>
      <w:r w:rsidRPr="00757D2F">
        <w:t xml:space="preserve"> </w:t>
      </w:r>
      <w:r>
        <w:t>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12. 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13. 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14. __________________________________________________________________________</w:t>
      </w:r>
    </w:p>
    <w:p w:rsidR="00757D2F" w:rsidRDefault="00757D2F" w:rsidP="00757D2F">
      <w:pPr>
        <w:spacing w:before="0" w:line="480" w:lineRule="auto"/>
      </w:pPr>
      <w:r>
        <w:t>15. __________________________________________________________________________</w:t>
      </w:r>
    </w:p>
    <w:p w:rsidR="00757D2F" w:rsidRPr="00757D2F" w:rsidRDefault="00757D2F" w:rsidP="00757D2F">
      <w:pPr>
        <w:spacing w:before="0" w:line="480" w:lineRule="auto"/>
      </w:pPr>
      <w:r>
        <w:t>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  <w:bookmarkStart w:id="1" w:name="_GoBack"/>
      <w:bookmarkEnd w:id="1"/>
    </w:p>
    <w:sectPr w:rsidR="00757D2F" w:rsidRPr="00757D2F" w:rsidSect="00923B0C">
      <w:headerReference w:type="first" r:id="rId8"/>
      <w:pgSz w:w="11906" w:h="16838"/>
      <w:pgMar w:top="1701" w:right="1701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49B" w:rsidRDefault="004E649B" w:rsidP="00894D08">
      <w:pPr>
        <w:spacing w:before="0" w:line="240" w:lineRule="auto"/>
      </w:pPr>
      <w:r>
        <w:separator/>
      </w:r>
    </w:p>
  </w:endnote>
  <w:endnote w:type="continuationSeparator" w:id="0">
    <w:p w:rsidR="004E649B" w:rsidRDefault="004E649B" w:rsidP="00894D0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49B" w:rsidRDefault="004E649B" w:rsidP="00894D08">
      <w:pPr>
        <w:spacing w:before="0" w:line="240" w:lineRule="auto"/>
      </w:pPr>
      <w:r>
        <w:separator/>
      </w:r>
    </w:p>
  </w:footnote>
  <w:footnote w:type="continuationSeparator" w:id="0">
    <w:p w:rsidR="004E649B" w:rsidRDefault="004E649B" w:rsidP="00894D08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0C" w:rsidRPr="00ED1AA1" w:rsidRDefault="00923B0C" w:rsidP="00923B0C">
    <w:pPr>
      <w:pStyle w:val="En-tte"/>
    </w:pPr>
  </w:p>
  <w:p w:rsidR="00923B0C" w:rsidRPr="00757D2F" w:rsidRDefault="00923B0C" w:rsidP="00923B0C">
    <w:pPr>
      <w:autoSpaceDE w:val="0"/>
      <w:autoSpaceDN w:val="0"/>
      <w:adjustRightInd w:val="0"/>
      <w:spacing w:before="0" w:line="240" w:lineRule="auto"/>
      <w:jc w:val="center"/>
      <w:rPr>
        <w:rFonts w:cstheme="minorHAnsi"/>
        <w:sz w:val="18"/>
        <w:szCs w:val="18"/>
      </w:rPr>
    </w:pPr>
    <w:r w:rsidRPr="00757D2F">
      <w:rPr>
        <w:rFonts w:cstheme="minorHAnsi"/>
        <w:sz w:val="18"/>
        <w:szCs w:val="18"/>
      </w:rPr>
      <w:t>Demande d'admission au stage</w:t>
    </w:r>
  </w:p>
  <w:p w:rsidR="00923B0C" w:rsidRPr="00757D2F" w:rsidRDefault="00923B0C" w:rsidP="00923B0C">
    <w:pPr>
      <w:autoSpaceDE w:val="0"/>
      <w:autoSpaceDN w:val="0"/>
      <w:adjustRightInd w:val="0"/>
      <w:spacing w:before="0" w:line="240" w:lineRule="auto"/>
      <w:jc w:val="center"/>
      <w:rPr>
        <w:rFonts w:cstheme="minorHAnsi"/>
        <w:sz w:val="18"/>
        <w:szCs w:val="18"/>
      </w:rPr>
    </w:pPr>
    <w:r w:rsidRPr="00757D2F">
      <w:rPr>
        <w:rFonts w:cstheme="minorHAnsi"/>
        <w:sz w:val="18"/>
        <w:szCs w:val="18"/>
      </w:rPr>
      <w:t>Membres des personnels administratifs</w:t>
    </w:r>
  </w:p>
  <w:p w:rsidR="00923B0C" w:rsidRPr="00923B0C" w:rsidRDefault="00923B0C" w:rsidP="00923B0C">
    <w:pPr>
      <w:autoSpaceDE w:val="0"/>
      <w:autoSpaceDN w:val="0"/>
      <w:adjustRightInd w:val="0"/>
      <w:spacing w:before="0" w:line="240" w:lineRule="auto"/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2020 / 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30F6D"/>
    <w:multiLevelType w:val="hybridMultilevel"/>
    <w:tmpl w:val="4B7C4C06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C51FA2"/>
    <w:multiLevelType w:val="hybridMultilevel"/>
    <w:tmpl w:val="75A475D4"/>
    <w:lvl w:ilvl="0" w:tplc="1A06BFD8">
      <w:start w:val="1000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034D85"/>
    <w:multiLevelType w:val="hybridMultilevel"/>
    <w:tmpl w:val="63BEDE4E"/>
    <w:lvl w:ilvl="0" w:tplc="E864D4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11"/>
  </w:num>
  <w:num w:numId="15">
    <w:abstractNumId w:val="15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037"/>
    <w:rsid w:val="000069D8"/>
    <w:rsid w:val="00013713"/>
    <w:rsid w:val="0002766D"/>
    <w:rsid w:val="00042171"/>
    <w:rsid w:val="000436C2"/>
    <w:rsid w:val="0008296A"/>
    <w:rsid w:val="00123E73"/>
    <w:rsid w:val="001618D1"/>
    <w:rsid w:val="001D7C8E"/>
    <w:rsid w:val="00232A39"/>
    <w:rsid w:val="00236000"/>
    <w:rsid w:val="00275B55"/>
    <w:rsid w:val="002A1482"/>
    <w:rsid w:val="002D608F"/>
    <w:rsid w:val="002F5CF5"/>
    <w:rsid w:val="0035488D"/>
    <w:rsid w:val="003629BC"/>
    <w:rsid w:val="00385592"/>
    <w:rsid w:val="0038764A"/>
    <w:rsid w:val="00426790"/>
    <w:rsid w:val="00470418"/>
    <w:rsid w:val="0047081A"/>
    <w:rsid w:val="004B776E"/>
    <w:rsid w:val="004C0CDF"/>
    <w:rsid w:val="004E649B"/>
    <w:rsid w:val="0055135D"/>
    <w:rsid w:val="00560A80"/>
    <w:rsid w:val="005719D3"/>
    <w:rsid w:val="005C0E1E"/>
    <w:rsid w:val="005D2E83"/>
    <w:rsid w:val="005F7A13"/>
    <w:rsid w:val="006258A8"/>
    <w:rsid w:val="00642E35"/>
    <w:rsid w:val="0064516E"/>
    <w:rsid w:val="0068125E"/>
    <w:rsid w:val="00691C60"/>
    <w:rsid w:val="006A40FB"/>
    <w:rsid w:val="006F20FE"/>
    <w:rsid w:val="00735036"/>
    <w:rsid w:val="007420E0"/>
    <w:rsid w:val="00757D2F"/>
    <w:rsid w:val="00796B3D"/>
    <w:rsid w:val="007B3B21"/>
    <w:rsid w:val="007B605A"/>
    <w:rsid w:val="007C2606"/>
    <w:rsid w:val="008235B8"/>
    <w:rsid w:val="00826335"/>
    <w:rsid w:val="00833E00"/>
    <w:rsid w:val="00894D08"/>
    <w:rsid w:val="008E46CA"/>
    <w:rsid w:val="00923B0C"/>
    <w:rsid w:val="009613C1"/>
    <w:rsid w:val="00977384"/>
    <w:rsid w:val="00997F46"/>
    <w:rsid w:val="009B0679"/>
    <w:rsid w:val="009D31AC"/>
    <w:rsid w:val="009E4D52"/>
    <w:rsid w:val="00A24CD8"/>
    <w:rsid w:val="00A44645"/>
    <w:rsid w:val="00A53E87"/>
    <w:rsid w:val="00AC2604"/>
    <w:rsid w:val="00AD6D0F"/>
    <w:rsid w:val="00AE6F2C"/>
    <w:rsid w:val="00AF20F5"/>
    <w:rsid w:val="00B47A66"/>
    <w:rsid w:val="00C05E0E"/>
    <w:rsid w:val="00C11ACC"/>
    <w:rsid w:val="00C13214"/>
    <w:rsid w:val="00C16C8A"/>
    <w:rsid w:val="00C33D70"/>
    <w:rsid w:val="00C41EA2"/>
    <w:rsid w:val="00C465AF"/>
    <w:rsid w:val="00C46B71"/>
    <w:rsid w:val="00C64141"/>
    <w:rsid w:val="00C7707A"/>
    <w:rsid w:val="00C92577"/>
    <w:rsid w:val="00C94313"/>
    <w:rsid w:val="00CD34D0"/>
    <w:rsid w:val="00CE1C35"/>
    <w:rsid w:val="00D13CF5"/>
    <w:rsid w:val="00D23E23"/>
    <w:rsid w:val="00DD615B"/>
    <w:rsid w:val="00DE6042"/>
    <w:rsid w:val="00E14739"/>
    <w:rsid w:val="00E23337"/>
    <w:rsid w:val="00E40E38"/>
    <w:rsid w:val="00E73D17"/>
    <w:rsid w:val="00E83401"/>
    <w:rsid w:val="00E9012D"/>
    <w:rsid w:val="00EB3037"/>
    <w:rsid w:val="00ED1AA1"/>
    <w:rsid w:val="00F00180"/>
    <w:rsid w:val="00F25AAB"/>
    <w:rsid w:val="00F31132"/>
    <w:rsid w:val="00F36E1E"/>
    <w:rsid w:val="00F7476E"/>
    <w:rsid w:val="00F80514"/>
    <w:rsid w:val="00F83631"/>
    <w:rsid w:val="00FB1D4D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21B629A-F37A-4359-A9BF-2CA9991B3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8D1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2D608F"/>
    <w:pPr>
      <w:keepNext/>
      <w:keepLines/>
      <w:pageBreakBefore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53E87"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91C60"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613C1"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rsid w:val="0035488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D6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6A40FB"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A40FB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sid w:val="002D608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A53E87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691C60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94D08"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94D0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94D08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E83401"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sid w:val="00E83401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ED1AA1"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ED1AA1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321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3214"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rsid w:val="007420E0"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rsid w:val="00DE6042"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rsid w:val="00DE6042"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DE6042"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sid w:val="00C16C8A"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7707A"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sid w:val="00C7707A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rsid w:val="00C46B71"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sid w:val="00C46B71"/>
    <w:rPr>
      <w:smallCaps/>
    </w:rPr>
  </w:style>
  <w:style w:type="character" w:customStyle="1" w:styleId="Titre4Car">
    <w:name w:val="Titre 4 Car"/>
    <w:basedOn w:val="Policepardfaut"/>
    <w:link w:val="Titre4"/>
    <w:uiPriority w:val="9"/>
    <w:rsid w:val="009613C1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rsid w:val="006258A8"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rsid w:val="006258A8"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sid w:val="006258A8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  <w:rsid w:val="006258A8"/>
  </w:style>
  <w:style w:type="paragraph" w:styleId="Corpsdetexte2">
    <w:name w:val="Body Text 2"/>
    <w:basedOn w:val="Normal"/>
    <w:link w:val="Corpsdetexte2Car"/>
    <w:uiPriority w:val="99"/>
    <w:unhideWhenUsed/>
    <w:rsid w:val="006258A8"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258A8"/>
    <w:rPr>
      <w:sz w:val="20"/>
    </w:rPr>
  </w:style>
  <w:style w:type="table" w:customStyle="1" w:styleId="TableauWBE">
    <w:name w:val="Tableau WBE"/>
    <w:basedOn w:val="TableauNormal"/>
    <w:uiPriority w:val="99"/>
    <w:rsid w:val="0002766D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sid w:val="0035488D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rsid w:val="007420E0"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sid w:val="007420E0"/>
    <w:rPr>
      <w:sz w:val="20"/>
    </w:rPr>
  </w:style>
  <w:style w:type="paragraph" w:styleId="Paragraphedeliste">
    <w:name w:val="List Paragraph"/>
    <w:basedOn w:val="Normal"/>
    <w:uiPriority w:val="34"/>
    <w:qFormat/>
    <w:rsid w:val="004C0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Carri&#232;re\Mod&#232;les\WBE\WBE%20-%20Circulaire%20longu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E5014-4727-4F2D-9277-670A3A07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WBE - Circulaire longue.dot</Template>
  <TotalTime>0</TotalTime>
  <Pages>1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1919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CRAEYE Coralie</cp:lastModifiedBy>
  <cp:revision>3</cp:revision>
  <cp:lastPrinted>2020-04-28T09:30:00Z</cp:lastPrinted>
  <dcterms:created xsi:type="dcterms:W3CDTF">2020-04-28T09:30:00Z</dcterms:created>
  <dcterms:modified xsi:type="dcterms:W3CDTF">2020-04-28T09:30:00Z</dcterms:modified>
</cp:coreProperties>
</file>